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33D53" w14:textId="18CAC381" w:rsidR="00D10A98" w:rsidRPr="00CF77D7" w:rsidRDefault="00D10A98" w:rsidP="00D10A9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4602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</w:t>
      </w:r>
      <w:r w:rsidR="007E2078" w:rsidRPr="007E2078">
        <w:rPr>
          <w:rFonts w:ascii="Arial" w:eastAsiaTheme="minorEastAsia" w:hAnsi="Arial" w:cs="Arial"/>
          <w:b/>
          <w:sz w:val="24"/>
          <w:szCs w:val="24"/>
          <w:lang w:eastAsia="zh-CN"/>
        </w:rPr>
        <w:t>R4-2314</w:t>
      </w:r>
      <w:r w:rsidR="004C6416">
        <w:rPr>
          <w:rFonts w:ascii="Arial" w:eastAsiaTheme="minorEastAsia" w:hAnsi="Arial" w:cs="Arial"/>
          <w:b/>
          <w:sz w:val="24"/>
          <w:szCs w:val="24"/>
          <w:lang w:eastAsia="zh-CN"/>
        </w:rPr>
        <w:t>935</w:t>
      </w:r>
    </w:p>
    <w:p w14:paraId="0A047039" w14:textId="77777777" w:rsidR="00D10A98" w:rsidRPr="009B621F" w:rsidRDefault="00D10A98" w:rsidP="00D10A9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Toulous, </w:t>
      </w:r>
      <w:r>
        <w:rPr>
          <w:b/>
          <w:noProof/>
          <w:sz w:val="24"/>
          <w:lang w:eastAsia="zh-CN"/>
        </w:rPr>
        <w:t>France</w:t>
      </w:r>
      <w:r>
        <w:rPr>
          <w:b/>
          <w:noProof/>
          <w:sz w:val="24"/>
        </w:rPr>
        <w:t xml:space="preserve">, </w:t>
      </w:r>
      <w:r w:rsidRPr="00D779D5">
        <w:rPr>
          <w:b/>
          <w:noProof/>
          <w:sz w:val="24"/>
        </w:rPr>
        <w:t>August 21 –</w:t>
      </w:r>
      <w:r>
        <w:rPr>
          <w:b/>
          <w:noProof/>
          <w:sz w:val="24"/>
        </w:rPr>
        <w:t xml:space="preserve"> </w:t>
      </w:r>
      <w:r w:rsidRPr="00D779D5">
        <w:rPr>
          <w:b/>
          <w:noProof/>
          <w:sz w:val="24"/>
        </w:rPr>
        <w:t>25</w:t>
      </w:r>
      <w:r>
        <w:rPr>
          <w:b/>
          <w:noProof/>
          <w:sz w:val="24"/>
        </w:rPr>
        <w:t>, 2023</w:t>
      </w:r>
    </w:p>
    <w:p w14:paraId="50A704E2" w14:textId="77777777" w:rsidR="00D10A98" w:rsidRPr="00CF77D7" w:rsidRDefault="00D10A98" w:rsidP="0092640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CA2898E" w14:textId="15832572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20980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.3</w:t>
      </w:r>
      <w:r w:rsidR="00DD1294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1A1F8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A20980"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7283D21E" w14:textId="75B824FB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2FE18699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WF on RF </w:t>
      </w:r>
      <w:r w:rsidR="00F502D6">
        <w:rPr>
          <w:rFonts w:ascii="Arial" w:eastAsiaTheme="minorEastAsia" w:hAnsi="Arial" w:cs="Arial" w:hint="eastAsia"/>
          <w:color w:val="000000"/>
          <w:sz w:val="22"/>
          <w:lang w:eastAsia="zh-CN"/>
        </w:rPr>
        <w:t>requirements</w:t>
      </w:r>
      <w:r w:rsidR="00F502D6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F502D6">
        <w:rPr>
          <w:rFonts w:ascii="Arial" w:eastAsiaTheme="minorEastAsia" w:hAnsi="Arial" w:cs="Arial" w:hint="eastAsia"/>
          <w:color w:val="000000"/>
          <w:sz w:val="22"/>
          <w:lang w:eastAsia="zh-CN"/>
        </w:rPr>
        <w:t>for</w:t>
      </w:r>
      <w:r w:rsidR="00F502D6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F502D6">
        <w:rPr>
          <w:rFonts w:ascii="Arial" w:eastAsiaTheme="minorEastAsia" w:hAnsi="Arial" w:cs="Arial" w:hint="eastAsia"/>
          <w:color w:val="000000"/>
          <w:sz w:val="22"/>
          <w:lang w:eastAsia="zh-CN"/>
        </w:rPr>
        <w:t>NR</w:t>
      </w:r>
      <w:r w:rsidR="00F502D6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Network Energy Savings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8D6DCA7" w14:textId="273E81CC" w:rsidR="00A9325D" w:rsidRDefault="009611AD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5814FD07" w14:textId="41B60828" w:rsidR="00E70C2E" w:rsidRPr="00346027" w:rsidRDefault="00E70C2E" w:rsidP="00E70C2E">
      <w:pPr>
        <w:rPr>
          <w:rFonts w:ascii="Arial" w:hAnsi="Arial" w:cs="Arial"/>
          <w:bCs/>
          <w:sz w:val="24"/>
          <w:szCs w:val="24"/>
          <w:u w:val="single"/>
          <w:lang w:eastAsia="ko-KR"/>
        </w:rPr>
      </w:pPr>
      <w:r w:rsidRPr="00346027">
        <w:rPr>
          <w:rFonts w:ascii="Arial" w:hAnsi="Arial" w:cs="Arial"/>
          <w:bCs/>
          <w:sz w:val="24"/>
          <w:szCs w:val="24"/>
          <w:u w:val="single"/>
          <w:lang w:eastAsia="ko-KR"/>
        </w:rPr>
        <w:t>Issue 1-1: TAE</w:t>
      </w:r>
    </w:p>
    <w:p w14:paraId="70057EB1" w14:textId="77777777" w:rsidR="00226B65" w:rsidRPr="00CF4F04" w:rsidRDefault="00226B65" w:rsidP="00F2001A">
      <w:pPr>
        <w:tabs>
          <w:tab w:val="left" w:pos="1701"/>
        </w:tabs>
        <w:spacing w:after="12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 xml:space="preserve">Agreement: </w:t>
      </w:r>
    </w:p>
    <w:p w14:paraId="1DDA3760" w14:textId="77777777" w:rsidR="00226B65" w:rsidRPr="00CF4F04" w:rsidRDefault="00226B65" w:rsidP="00226B65">
      <w:pPr>
        <w:pStyle w:val="aff7"/>
        <w:numPr>
          <w:ilvl w:val="0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 w:hint="eastAsia"/>
          <w:bCs/>
        </w:rPr>
        <w:t>Alternative #1:</w:t>
      </w:r>
    </w:p>
    <w:p w14:paraId="578B2714" w14:textId="0DFE3DF6" w:rsidR="00226B65" w:rsidRPr="00CF4F04" w:rsidRDefault="00226B65" w:rsidP="00226B65">
      <w:pPr>
        <w:pStyle w:val="aff7"/>
        <w:numPr>
          <w:ilvl w:val="1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Do not specify the BS TAE requirements</w:t>
      </w:r>
      <w:r w:rsidR="00B11CC2" w:rsidRPr="00CF4F04">
        <w:rPr>
          <w:rFonts w:eastAsiaTheme="minorEastAsia"/>
          <w:bCs/>
        </w:rPr>
        <w:t xml:space="preserve"> </w:t>
      </w:r>
      <w:r w:rsidR="00F2001A">
        <w:rPr>
          <w:rFonts w:eastAsiaTheme="minorEastAsia"/>
          <w:bCs/>
        </w:rPr>
        <w:t xml:space="preserve">of </w:t>
      </w:r>
      <w:r w:rsidR="00627A34" w:rsidRPr="00CF4F04">
        <w:rPr>
          <w:rFonts w:eastAsiaTheme="minorEastAsia"/>
          <w:bCs/>
        </w:rPr>
        <w:t xml:space="preserve">SSB-less operation </w:t>
      </w:r>
      <w:r w:rsidR="00F2001A">
        <w:rPr>
          <w:rFonts w:eastAsiaTheme="minorEastAsia"/>
          <w:bCs/>
        </w:rPr>
        <w:t xml:space="preserve">for </w:t>
      </w:r>
      <w:r w:rsidR="00B11CC2" w:rsidRPr="00CF4F04">
        <w:rPr>
          <w:rFonts w:eastAsiaTheme="minorEastAsia"/>
          <w:bCs/>
        </w:rPr>
        <w:t xml:space="preserve">FR1 co-located inter-band CA </w:t>
      </w:r>
    </w:p>
    <w:p w14:paraId="106715DE" w14:textId="155D5F0A" w:rsidR="00226B65" w:rsidRPr="00CF4F04" w:rsidRDefault="00226B65" w:rsidP="00226B65">
      <w:pPr>
        <w:pStyle w:val="aff7"/>
        <w:numPr>
          <w:ilvl w:val="1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Define the side condition of RTD to ensure UE performance</w:t>
      </w:r>
      <w:r w:rsidR="00980E60" w:rsidRPr="00CF4F04">
        <w:rPr>
          <w:rFonts w:eastAsiaTheme="minorEastAsia"/>
          <w:bCs/>
        </w:rPr>
        <w:t xml:space="preserve"> </w:t>
      </w:r>
      <w:r w:rsidR="00980E60" w:rsidRPr="00CF4F04">
        <w:rPr>
          <w:rFonts w:eastAsiaTheme="minorEastAsia" w:hint="eastAsia"/>
          <w:bCs/>
          <w:lang w:eastAsia="zh-CN"/>
        </w:rPr>
        <w:t>i</w:t>
      </w:r>
      <w:r w:rsidR="00980E60" w:rsidRPr="00CF4F04">
        <w:rPr>
          <w:rFonts w:eastAsiaTheme="minorEastAsia"/>
          <w:bCs/>
        </w:rPr>
        <w:t>n RRM part.</w:t>
      </w:r>
    </w:p>
    <w:p w14:paraId="5DBE92D4" w14:textId="77777777" w:rsidR="00226B65" w:rsidRPr="00CF4F04" w:rsidRDefault="00226B65" w:rsidP="00226B65">
      <w:pPr>
        <w:pStyle w:val="aff7"/>
        <w:numPr>
          <w:ilvl w:val="0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Alternative #2:</w:t>
      </w:r>
    </w:p>
    <w:p w14:paraId="7313BD28" w14:textId="77777777" w:rsidR="00226B65" w:rsidRPr="00CF4F04" w:rsidRDefault="00226B65" w:rsidP="00F2001A">
      <w:pPr>
        <w:pStyle w:val="aff7"/>
        <w:numPr>
          <w:ilvl w:val="1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Specify BS TAE requirements</w:t>
      </w:r>
    </w:p>
    <w:p w14:paraId="574CA82F" w14:textId="06F78076" w:rsidR="00226B65" w:rsidRPr="00CF4F04" w:rsidRDefault="00226B65" w:rsidP="00226B65">
      <w:pPr>
        <w:pStyle w:val="aff7"/>
        <w:numPr>
          <w:ilvl w:val="2"/>
          <w:numId w:val="2"/>
        </w:numPr>
        <w:tabs>
          <w:tab w:val="left" w:pos="1701"/>
        </w:tabs>
        <w:spacing w:after="120"/>
        <w:ind w:firstLineChars="0"/>
        <w:jc w:val="both"/>
        <w:rPr>
          <w:rFonts w:eastAsiaTheme="minorEastAsia"/>
          <w:bCs/>
        </w:rPr>
      </w:pPr>
      <w:r w:rsidRPr="00CF4F04">
        <w:rPr>
          <w:rFonts w:eastAsiaTheme="minorEastAsia"/>
          <w:bCs/>
        </w:rPr>
        <w:t>FFS on values</w:t>
      </w:r>
      <w:r w:rsidR="00A62F3F">
        <w:rPr>
          <w:rFonts w:eastAsiaTheme="minorEastAsia"/>
          <w:bCs/>
        </w:rPr>
        <w:t xml:space="preserve"> </w:t>
      </w:r>
    </w:p>
    <w:p w14:paraId="1A6A0318" w14:textId="77777777" w:rsidR="00226B65" w:rsidRPr="00F2001A" w:rsidRDefault="00226B65" w:rsidP="00F2001A">
      <w:pPr>
        <w:spacing w:after="120" w:line="240" w:lineRule="auto"/>
        <w:rPr>
          <w:color w:val="000000" w:themeColor="text1"/>
          <w:lang w:val="en-US"/>
        </w:rPr>
      </w:pPr>
    </w:p>
    <w:p w14:paraId="69C4AC5A" w14:textId="77777777" w:rsidR="00BE626D" w:rsidRPr="00980E60" w:rsidRDefault="00BE626D" w:rsidP="00BE626D">
      <w:pPr>
        <w:pStyle w:val="3"/>
        <w:rPr>
          <w:sz w:val="24"/>
          <w:szCs w:val="16"/>
          <w:u w:val="single"/>
        </w:rPr>
      </w:pPr>
      <w:r w:rsidRPr="00980E60">
        <w:rPr>
          <w:sz w:val="24"/>
          <w:szCs w:val="16"/>
          <w:u w:val="single"/>
        </w:rPr>
        <w:t>Issue 1-4: other UE related considerations</w:t>
      </w:r>
    </w:p>
    <w:p w14:paraId="3EFC9574" w14:textId="77777777" w:rsidR="00226B65" w:rsidRPr="00980E60" w:rsidRDefault="00226B65" w:rsidP="00F2001A">
      <w:pPr>
        <w:spacing w:after="120"/>
      </w:pPr>
      <w:r w:rsidRPr="00980E60">
        <w:rPr>
          <w:rFonts w:hint="eastAsia"/>
        </w:rPr>
        <w:t>Agreement:</w:t>
      </w:r>
    </w:p>
    <w:p w14:paraId="7AFE5183" w14:textId="43FE6361" w:rsidR="00226B65" w:rsidRDefault="00226B65" w:rsidP="00226B65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980E60">
        <w:t>No new UE RF requirements are defined for R18 NES feature.</w:t>
      </w:r>
    </w:p>
    <w:p w14:paraId="1CAE0B17" w14:textId="77777777" w:rsidR="001B5A9E" w:rsidRPr="00723F2C" w:rsidRDefault="001B5A9E" w:rsidP="001B5A9E">
      <w:pPr>
        <w:spacing w:after="120" w:line="240" w:lineRule="auto"/>
      </w:pPr>
      <w:bookmarkStart w:id="0" w:name="_GoBack"/>
      <w:bookmarkEnd w:id="0"/>
    </w:p>
    <w:sectPr w:rsidR="001B5A9E" w:rsidRPr="00723F2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C72D2" w14:textId="77777777" w:rsidR="00FA6AC0" w:rsidRDefault="00FA6AC0" w:rsidP="00076769">
      <w:pPr>
        <w:spacing w:after="0" w:line="240" w:lineRule="auto"/>
      </w:pPr>
      <w:r>
        <w:separator/>
      </w:r>
    </w:p>
  </w:endnote>
  <w:endnote w:type="continuationSeparator" w:id="0">
    <w:p w14:paraId="62276AEE" w14:textId="77777777" w:rsidR="00FA6AC0" w:rsidRDefault="00FA6AC0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742CF" w14:textId="77777777" w:rsidR="00FA6AC0" w:rsidRDefault="00FA6AC0" w:rsidP="00076769">
      <w:pPr>
        <w:spacing w:after="0" w:line="240" w:lineRule="auto"/>
      </w:pPr>
      <w:r>
        <w:separator/>
      </w:r>
    </w:p>
  </w:footnote>
  <w:footnote w:type="continuationSeparator" w:id="0">
    <w:p w14:paraId="21625D24" w14:textId="77777777" w:rsidR="00FA6AC0" w:rsidRDefault="00FA6AC0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2A20"/>
    <w:multiLevelType w:val="hybridMultilevel"/>
    <w:tmpl w:val="ACC6D3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AD66BD6"/>
    <w:multiLevelType w:val="hybridMultilevel"/>
    <w:tmpl w:val="5B9AA634"/>
    <w:lvl w:ilvl="0" w:tplc="04090003">
      <w:start w:val="1"/>
      <w:numFmt w:val="bullet"/>
      <w:lvlText w:val="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4E4F031D"/>
    <w:multiLevelType w:val="hybridMultilevel"/>
    <w:tmpl w:val="1BE230C4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3C4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245F"/>
    <w:rsid w:val="0005326A"/>
    <w:rsid w:val="0006266D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C23AA"/>
    <w:rsid w:val="000C2553"/>
    <w:rsid w:val="000C28E1"/>
    <w:rsid w:val="000C38C3"/>
    <w:rsid w:val="000C525F"/>
    <w:rsid w:val="000C6950"/>
    <w:rsid w:val="000D09FD"/>
    <w:rsid w:val="000D196E"/>
    <w:rsid w:val="000D44FB"/>
    <w:rsid w:val="000D5485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254D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24F8F"/>
    <w:rsid w:val="001351FC"/>
    <w:rsid w:val="00136D4C"/>
    <w:rsid w:val="001374C3"/>
    <w:rsid w:val="00142BB9"/>
    <w:rsid w:val="00144F96"/>
    <w:rsid w:val="00145602"/>
    <w:rsid w:val="00145729"/>
    <w:rsid w:val="00145E7F"/>
    <w:rsid w:val="00146D0B"/>
    <w:rsid w:val="001478AA"/>
    <w:rsid w:val="00150D84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9CB"/>
    <w:rsid w:val="001B2831"/>
    <w:rsid w:val="001B3551"/>
    <w:rsid w:val="001B5A9E"/>
    <w:rsid w:val="001C061D"/>
    <w:rsid w:val="001C1409"/>
    <w:rsid w:val="001C29DD"/>
    <w:rsid w:val="001C2AE6"/>
    <w:rsid w:val="001C4A89"/>
    <w:rsid w:val="001C52A5"/>
    <w:rsid w:val="001C6177"/>
    <w:rsid w:val="001C7DC3"/>
    <w:rsid w:val="001D0363"/>
    <w:rsid w:val="001D04B1"/>
    <w:rsid w:val="001D2519"/>
    <w:rsid w:val="001D33E3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2190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26B65"/>
    <w:rsid w:val="00231407"/>
    <w:rsid w:val="002327C0"/>
    <w:rsid w:val="00232AD8"/>
    <w:rsid w:val="00233EFE"/>
    <w:rsid w:val="0023422A"/>
    <w:rsid w:val="002351A3"/>
    <w:rsid w:val="00235394"/>
    <w:rsid w:val="00235577"/>
    <w:rsid w:val="00237303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6B0F"/>
    <w:rsid w:val="002E79DD"/>
    <w:rsid w:val="002F158C"/>
    <w:rsid w:val="002F2107"/>
    <w:rsid w:val="002F2294"/>
    <w:rsid w:val="002F4093"/>
    <w:rsid w:val="002F5636"/>
    <w:rsid w:val="002F5E98"/>
    <w:rsid w:val="002F7202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6027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4F7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4EFD"/>
    <w:rsid w:val="0040558F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18D4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3759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6416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2BA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1DB5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164C"/>
    <w:rsid w:val="005D2A1A"/>
    <w:rsid w:val="005D308E"/>
    <w:rsid w:val="005D3A48"/>
    <w:rsid w:val="005D4391"/>
    <w:rsid w:val="005D502E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26858"/>
    <w:rsid w:val="006275E9"/>
    <w:rsid w:val="00627A34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48DD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3F2C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4348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380A"/>
    <w:rsid w:val="007B5A43"/>
    <w:rsid w:val="007B709B"/>
    <w:rsid w:val="007C1343"/>
    <w:rsid w:val="007C220A"/>
    <w:rsid w:val="007C3A86"/>
    <w:rsid w:val="007C44E6"/>
    <w:rsid w:val="007C5EF1"/>
    <w:rsid w:val="007C7BF5"/>
    <w:rsid w:val="007D13A6"/>
    <w:rsid w:val="007D19B7"/>
    <w:rsid w:val="007D1B97"/>
    <w:rsid w:val="007D2076"/>
    <w:rsid w:val="007D2EA7"/>
    <w:rsid w:val="007D4C8E"/>
    <w:rsid w:val="007D4D48"/>
    <w:rsid w:val="007D75E5"/>
    <w:rsid w:val="007D773E"/>
    <w:rsid w:val="007E066E"/>
    <w:rsid w:val="007E1356"/>
    <w:rsid w:val="007E2078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3123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04A2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41D7"/>
    <w:rsid w:val="008963EF"/>
    <w:rsid w:val="0089688E"/>
    <w:rsid w:val="008A1FBE"/>
    <w:rsid w:val="008A72F8"/>
    <w:rsid w:val="008B2277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16DA"/>
    <w:rsid w:val="00902C07"/>
    <w:rsid w:val="0090352E"/>
    <w:rsid w:val="00903AC4"/>
    <w:rsid w:val="0090402F"/>
    <w:rsid w:val="00905804"/>
    <w:rsid w:val="00905B02"/>
    <w:rsid w:val="009061B7"/>
    <w:rsid w:val="00907A34"/>
    <w:rsid w:val="009101E2"/>
    <w:rsid w:val="00910AE3"/>
    <w:rsid w:val="00911326"/>
    <w:rsid w:val="00915333"/>
    <w:rsid w:val="009158A8"/>
    <w:rsid w:val="00915D73"/>
    <w:rsid w:val="00916077"/>
    <w:rsid w:val="009170A2"/>
    <w:rsid w:val="0091756B"/>
    <w:rsid w:val="009208A6"/>
    <w:rsid w:val="0092243E"/>
    <w:rsid w:val="00924514"/>
    <w:rsid w:val="0092544D"/>
    <w:rsid w:val="0092640C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A05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0E60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4302"/>
    <w:rsid w:val="009B5418"/>
    <w:rsid w:val="009B6536"/>
    <w:rsid w:val="009C0005"/>
    <w:rsid w:val="009C0727"/>
    <w:rsid w:val="009C492F"/>
    <w:rsid w:val="009C4D10"/>
    <w:rsid w:val="009C5FD2"/>
    <w:rsid w:val="009C621D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2FF9"/>
    <w:rsid w:val="00A135EF"/>
    <w:rsid w:val="00A1570A"/>
    <w:rsid w:val="00A177F5"/>
    <w:rsid w:val="00A20980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2F3F"/>
    <w:rsid w:val="00A640F7"/>
    <w:rsid w:val="00A6605B"/>
    <w:rsid w:val="00A66ADC"/>
    <w:rsid w:val="00A6748B"/>
    <w:rsid w:val="00A7147D"/>
    <w:rsid w:val="00A81B15"/>
    <w:rsid w:val="00A81D17"/>
    <w:rsid w:val="00A81D8C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285B"/>
    <w:rsid w:val="00A9325D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1CC2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47BD7"/>
    <w:rsid w:val="00B57265"/>
    <w:rsid w:val="00B60113"/>
    <w:rsid w:val="00B61ACA"/>
    <w:rsid w:val="00B633AE"/>
    <w:rsid w:val="00B665D2"/>
    <w:rsid w:val="00B66AA0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0045"/>
    <w:rsid w:val="00BA259A"/>
    <w:rsid w:val="00BA259C"/>
    <w:rsid w:val="00BA29D3"/>
    <w:rsid w:val="00BA307F"/>
    <w:rsid w:val="00BA35DD"/>
    <w:rsid w:val="00BA46A5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E626D"/>
    <w:rsid w:val="00BF046F"/>
    <w:rsid w:val="00C01D50"/>
    <w:rsid w:val="00C035B2"/>
    <w:rsid w:val="00C04110"/>
    <w:rsid w:val="00C04621"/>
    <w:rsid w:val="00C056DC"/>
    <w:rsid w:val="00C11668"/>
    <w:rsid w:val="00C1235D"/>
    <w:rsid w:val="00C1256A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6F9"/>
    <w:rsid w:val="00CE0A7F"/>
    <w:rsid w:val="00CE1718"/>
    <w:rsid w:val="00CE176D"/>
    <w:rsid w:val="00CE1870"/>
    <w:rsid w:val="00CE30D9"/>
    <w:rsid w:val="00CE45BA"/>
    <w:rsid w:val="00CE6A41"/>
    <w:rsid w:val="00CF0340"/>
    <w:rsid w:val="00CF116F"/>
    <w:rsid w:val="00CF2C25"/>
    <w:rsid w:val="00CF4156"/>
    <w:rsid w:val="00CF4F04"/>
    <w:rsid w:val="00CF5466"/>
    <w:rsid w:val="00CF6744"/>
    <w:rsid w:val="00CF7994"/>
    <w:rsid w:val="00CF7DF2"/>
    <w:rsid w:val="00D03D00"/>
    <w:rsid w:val="00D04979"/>
    <w:rsid w:val="00D05C30"/>
    <w:rsid w:val="00D10A98"/>
    <w:rsid w:val="00D10D0A"/>
    <w:rsid w:val="00D11359"/>
    <w:rsid w:val="00D14383"/>
    <w:rsid w:val="00D16F91"/>
    <w:rsid w:val="00D23379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0496"/>
    <w:rsid w:val="00D63D0A"/>
    <w:rsid w:val="00D65384"/>
    <w:rsid w:val="00D67FCF"/>
    <w:rsid w:val="00D705B8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294"/>
    <w:rsid w:val="00DD19DE"/>
    <w:rsid w:val="00DD28BC"/>
    <w:rsid w:val="00DD2ADF"/>
    <w:rsid w:val="00DD2C5F"/>
    <w:rsid w:val="00DD3142"/>
    <w:rsid w:val="00DD4385"/>
    <w:rsid w:val="00DD4D37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500B"/>
    <w:rsid w:val="00E160A5"/>
    <w:rsid w:val="00E1713D"/>
    <w:rsid w:val="00E20A43"/>
    <w:rsid w:val="00E23898"/>
    <w:rsid w:val="00E24673"/>
    <w:rsid w:val="00E27B5D"/>
    <w:rsid w:val="00E3120C"/>
    <w:rsid w:val="00E319F1"/>
    <w:rsid w:val="00E33582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0C2E"/>
    <w:rsid w:val="00E726EB"/>
    <w:rsid w:val="00E74342"/>
    <w:rsid w:val="00E744BD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14B7"/>
    <w:rsid w:val="00ED1B2A"/>
    <w:rsid w:val="00ED28F4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01A"/>
    <w:rsid w:val="00F20B91"/>
    <w:rsid w:val="00F22982"/>
    <w:rsid w:val="00F23F9C"/>
    <w:rsid w:val="00F24260"/>
    <w:rsid w:val="00F24B8B"/>
    <w:rsid w:val="00F308FF"/>
    <w:rsid w:val="00F30D2E"/>
    <w:rsid w:val="00F35516"/>
    <w:rsid w:val="00F356B8"/>
    <w:rsid w:val="00F35790"/>
    <w:rsid w:val="00F4117A"/>
    <w:rsid w:val="00F4136D"/>
    <w:rsid w:val="00F4157B"/>
    <w:rsid w:val="00F4212E"/>
    <w:rsid w:val="00F42C20"/>
    <w:rsid w:val="00F43E34"/>
    <w:rsid w:val="00F44057"/>
    <w:rsid w:val="00F502D6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683D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336D"/>
    <w:rsid w:val="00FA4718"/>
    <w:rsid w:val="00FA5848"/>
    <w:rsid w:val="00FA6AC0"/>
    <w:rsid w:val="00FA7F3D"/>
    <w:rsid w:val="00FB2B05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3118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D5F1C862-A7B1-40BD-A009-85F76B5F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B5A9E"/>
    <w:pPr>
      <w:spacing w:after="180"/>
    </w:pPr>
    <w:rPr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R4_bullets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f7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aff9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E3A83A-F45C-458A-A93D-3070AACD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9</cp:revision>
  <cp:lastPrinted>2019-04-25T01:09:00Z</cp:lastPrinted>
  <dcterms:created xsi:type="dcterms:W3CDTF">2023-08-25T09:34:00Z</dcterms:created>
  <dcterms:modified xsi:type="dcterms:W3CDTF">2023-08-25T13:13:00Z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(3)cgGumWw/GhkVKu9bJn+D/Vw5SDEdijfQIIu+hf2A89Hb7hBPTnd9XwnK4Da3kqq3i3ipH3P7
TiwJzjzuEctMbkZuGPJ8YQ/TTEiUaZ6JyucD3b9FNkX3txMX2E/rJuVazQFerFLnAtG+49DQ
HIAfQ06/gW5tQesk2EVh0752c0sAgEOEM2PChZmMUk/kZvLcOe/DiQO9o/5Msl5qkCuA3frA
2UHfJcFMRdAFOpsAlb</vt:lpwstr>
  </property>
  <property fmtid="{D5CDD505-2E9C-101B-9397-08002B2CF9AE}" pid="13" name="_2015_ms_pID_7253431">
    <vt:lpwstr>L9sgCdQvJH99hKHzbJpC2CHooM/7/dSARgrM4mB05XSJjbgVz49Wc9
+tcfuJzMIrIvTIrnuWoxRh2u1HunXvYBy51DjbXF4tdPHmv6boVCxrpt1NJadUgRGFKD0vjA
QG1w4YU6aiEiYqNeCwfyt1KnmOS6AjWAM4lby1p5C4lldY31AsEqZYy5BUhPEJmWyRS4/6x+
EZ4pdVD5aw8v2VzKd/zX2bNlJ2gZ//PhDzR6</vt:lpwstr>
  </property>
  <property fmtid="{D5CDD505-2E9C-101B-9397-08002B2CF9AE}" pid="14" name="_2015_ms_pID_7253432">
    <vt:lpwstr>Dg==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3382753f9e45339bc00ca3c00099241934ebc220371af0cf14fb18db7d354079</vt:lpwstr>
  </property>
</Properties>
</file>